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7F13E" w14:textId="13A011F4" w:rsidR="00BA00AB" w:rsidRDefault="007F53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RYCARD</w:t>
      </w:r>
      <w:r>
        <w:rPr>
          <w:rFonts w:ascii="Times New Roman" w:hAnsi="Times New Roman" w:cs="Times New Roman"/>
          <w:sz w:val="24"/>
          <w:szCs w:val="24"/>
        </w:rPr>
        <w:t xml:space="preserve">        (d.1479-80)</w:t>
      </w:r>
    </w:p>
    <w:p w14:paraId="7EDD8A4A" w14:textId="752AC68F" w:rsidR="007F533E" w:rsidRDefault="007F53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 Merchant.</w:t>
      </w:r>
    </w:p>
    <w:p w14:paraId="05104561" w14:textId="5C423D3A" w:rsidR="007F533E" w:rsidRDefault="007F53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33D39A" w14:textId="0349AC9E" w:rsidR="007F533E" w:rsidRDefault="007F53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6FCBA4" w14:textId="4E39C4C9" w:rsidR="007F533E" w:rsidRDefault="007F53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Feb.1479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193F2E23" w14:textId="107B3CB3" w:rsidR="007F533E" w:rsidRDefault="007F53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Sep.1480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2D449E2" w14:textId="05235F69" w:rsidR="007F533E" w:rsidRDefault="007F53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0FFFBC" w14:textId="35D298CD" w:rsidR="007F533E" w:rsidRDefault="007F53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3CD194" w14:textId="3E2ABE54" w:rsidR="007F533E" w:rsidRPr="007F533E" w:rsidRDefault="007F533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7F533E" w:rsidRPr="007F5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2DC3F" w14:textId="77777777" w:rsidR="007F533E" w:rsidRDefault="007F533E" w:rsidP="009139A6">
      <w:r>
        <w:separator/>
      </w:r>
    </w:p>
  </w:endnote>
  <w:endnote w:type="continuationSeparator" w:id="0">
    <w:p w14:paraId="29F4B0EE" w14:textId="77777777" w:rsidR="007F533E" w:rsidRDefault="007F53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CD2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A12B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91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EC6CA" w14:textId="77777777" w:rsidR="007F533E" w:rsidRDefault="007F533E" w:rsidP="009139A6">
      <w:r>
        <w:separator/>
      </w:r>
    </w:p>
  </w:footnote>
  <w:footnote w:type="continuationSeparator" w:id="0">
    <w:p w14:paraId="306FA492" w14:textId="77777777" w:rsidR="007F533E" w:rsidRDefault="007F53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DC2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521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C8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33E"/>
    <w:rsid w:val="000666E0"/>
    <w:rsid w:val="002510B7"/>
    <w:rsid w:val="005C130B"/>
    <w:rsid w:val="007F533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F1B5D"/>
  <w15:chartTrackingRefBased/>
  <w15:docId w15:val="{C58D4B9D-5B47-4089-A943-B7E8635B9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2021-12-03T12:14:00Z</dcterms:created>
  <dcterms:modified xsi:type="dcterms:W3CDTF">2021-12-03T12:15:00Z</dcterms:modified>
</cp:coreProperties>
</file>